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316E2" w14:textId="77777777" w:rsidR="00BA71E5" w:rsidRPr="009B0D54" w:rsidRDefault="00BA71E5" w:rsidP="00BA71E5">
      <w:pPr>
        <w:autoSpaceDE w:val="0"/>
        <w:autoSpaceDN w:val="0"/>
        <w:adjustRightInd w:val="0"/>
        <w:spacing w:before="240" w:line="276" w:lineRule="auto"/>
        <w:jc w:val="center"/>
        <w:rPr>
          <w:rFonts w:ascii="Arial" w:hAnsi="Arial" w:cs="Arial"/>
          <w:b/>
          <w:bCs/>
        </w:rPr>
      </w:pPr>
      <w:r w:rsidRPr="009B0D54">
        <w:rPr>
          <w:rFonts w:ascii="Arial" w:hAnsi="Arial" w:cs="Arial"/>
          <w:b/>
          <w:bCs/>
        </w:rPr>
        <w:t>COMUNICACIÓN DEL 50% DE FALTAS DE ASISTENCIA PARA ALCANZAR LA PÉRDIDA DEL DERECHO DE EVALUACIÓN CONTINUA</w:t>
      </w:r>
    </w:p>
    <w:p w14:paraId="0611CAD9" w14:textId="77777777" w:rsidR="00BA71E5" w:rsidRDefault="00BA71E5" w:rsidP="00BA71E5">
      <w:pPr>
        <w:autoSpaceDE w:val="0"/>
        <w:autoSpaceDN w:val="0"/>
        <w:adjustRightInd w:val="0"/>
        <w:ind w:left="454" w:right="454"/>
        <w:jc w:val="right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739FAC4A" w14:textId="77777777" w:rsidR="00BA71E5" w:rsidRPr="00EE5D4C" w:rsidRDefault="00BA71E5" w:rsidP="00BA71E5">
      <w:pPr>
        <w:autoSpaceDE w:val="0"/>
        <w:autoSpaceDN w:val="0"/>
        <w:adjustRightInd w:val="0"/>
        <w:ind w:left="454" w:right="454"/>
        <w:jc w:val="right"/>
        <w:rPr>
          <w:rFonts w:ascii="Arial" w:hAnsi="Arial" w:cs="Arial"/>
        </w:rPr>
      </w:pPr>
    </w:p>
    <w:p w14:paraId="4FA17B55" w14:textId="5E8E3462" w:rsidR="00BA71E5" w:rsidRPr="00297477" w:rsidRDefault="00BA71E5" w:rsidP="00BA71E5">
      <w:pPr>
        <w:widowControl w:val="0"/>
        <w:autoSpaceDE w:val="0"/>
        <w:autoSpaceDN w:val="0"/>
        <w:spacing w:before="52" w:line="276" w:lineRule="auto"/>
        <w:jc w:val="right"/>
        <w:rPr>
          <w:rFonts w:ascii="Calibri" w:eastAsia="Calibri" w:hAnsi="Calibri" w:cs="Calibri"/>
          <w:lang w:eastAsia="en-US"/>
        </w:rPr>
      </w:pPr>
      <w:r w:rsidRPr="00297477">
        <w:rPr>
          <w:rFonts w:ascii="Calibri" w:eastAsia="Calibri" w:hAnsi="Calibri" w:cs="Calibri"/>
          <w:lang w:eastAsia="en-US"/>
        </w:rPr>
        <w:t>Móstoles,</w:t>
      </w:r>
      <w:r w:rsidRPr="00297477">
        <w:rPr>
          <w:rFonts w:ascii="Calibri" w:eastAsia="Calibri" w:hAnsi="Calibri" w:cs="Calibri"/>
          <w:spacing w:val="-7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a _____</w:t>
      </w:r>
      <w:r>
        <w:rPr>
          <w:rFonts w:ascii="Calibri" w:eastAsia="Calibri" w:hAnsi="Calibri" w:cs="Calibri"/>
          <w:lang w:eastAsia="en-US"/>
        </w:rPr>
        <w:t xml:space="preserve"> </w:t>
      </w:r>
      <w:r w:rsidRPr="00297477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</w:t>
      </w:r>
      <w:r w:rsidRPr="00297477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_____ de</w:t>
      </w:r>
      <w:r w:rsidRPr="00297477">
        <w:rPr>
          <w:rFonts w:ascii="Calibri" w:eastAsia="Calibri" w:hAnsi="Calibri" w:cs="Calibri"/>
          <w:lang w:eastAsia="en-US"/>
        </w:rPr>
        <w:t xml:space="preserve"> 20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>__</w:t>
      </w:r>
    </w:p>
    <w:p w14:paraId="01054DD0" w14:textId="77777777" w:rsidR="00BA71E5" w:rsidRDefault="00BA71E5" w:rsidP="00BA71E5">
      <w:pPr>
        <w:widowControl w:val="0"/>
        <w:autoSpaceDE w:val="0"/>
        <w:autoSpaceDN w:val="0"/>
        <w:spacing w:before="11" w:line="276" w:lineRule="auto"/>
        <w:jc w:val="both"/>
        <w:rPr>
          <w:rFonts w:ascii="Calibri" w:eastAsia="Calibri" w:hAnsi="Calibri" w:cs="Calibri"/>
          <w:sz w:val="23"/>
          <w:lang w:eastAsia="en-US"/>
        </w:rPr>
      </w:pPr>
    </w:p>
    <w:p w14:paraId="4386E78C" w14:textId="77777777" w:rsidR="00BA71E5" w:rsidRPr="00183E62" w:rsidRDefault="00BA71E5" w:rsidP="00BA71E5">
      <w:pPr>
        <w:widowControl w:val="0"/>
        <w:autoSpaceDE w:val="0"/>
        <w:autoSpaceDN w:val="0"/>
        <w:spacing w:before="11" w:line="276" w:lineRule="auto"/>
        <w:jc w:val="both"/>
        <w:rPr>
          <w:rFonts w:ascii="Calibri" w:eastAsia="Calibri" w:hAnsi="Calibri" w:cs="Calibri"/>
          <w:sz w:val="23"/>
          <w:lang w:eastAsia="en-US"/>
        </w:rPr>
      </w:pPr>
    </w:p>
    <w:p w14:paraId="296DCE89" w14:textId="706354B1" w:rsidR="00BA71E5" w:rsidRPr="00183E62" w:rsidRDefault="00BA71E5" w:rsidP="00BA71E5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Estimados</w:t>
      </w:r>
      <w:r w:rsidRPr="00183E62">
        <w:rPr>
          <w:rFonts w:ascii="Calibri" w:eastAsia="Calibri" w:hAnsi="Calibri" w:cs="Calibri"/>
          <w:spacing w:val="44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padres</w:t>
      </w:r>
      <w:r>
        <w:rPr>
          <w:rFonts w:ascii="Calibri" w:eastAsia="Calibri" w:hAnsi="Calibri" w:cs="Calibri"/>
          <w:lang w:eastAsia="en-US"/>
        </w:rPr>
        <w:t xml:space="preserve"> o tutor legal</w:t>
      </w:r>
      <w:r w:rsidRPr="00183E62">
        <w:rPr>
          <w:rFonts w:ascii="Calibri" w:eastAsia="Calibri" w:hAnsi="Calibri" w:cs="Calibri"/>
          <w:spacing w:val="4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l/la alumno/a ______</w:t>
      </w:r>
      <w:r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 xml:space="preserve">______________________________ matriculado/a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este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centro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el</w:t>
      </w:r>
      <w:r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>
        <w:rPr>
          <w:rFonts w:ascii="Calibri" w:eastAsia="Calibri" w:hAnsi="Calibri" w:cs="Calibri"/>
          <w:lang w:eastAsia="en-US"/>
        </w:rPr>
        <w:t xml:space="preserve"> _____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 ciclo formativo de Grado ________</w:t>
      </w:r>
      <w:r>
        <w:rPr>
          <w:rFonts w:ascii="Calibri" w:eastAsia="Calibri" w:hAnsi="Calibri" w:cs="Calibri"/>
          <w:lang w:eastAsia="en-US"/>
        </w:rPr>
        <w:t>__</w:t>
      </w:r>
      <w:r>
        <w:rPr>
          <w:rFonts w:ascii="Calibri" w:eastAsia="Calibri" w:hAnsi="Calibri" w:cs="Calibri"/>
          <w:lang w:eastAsia="en-US"/>
        </w:rPr>
        <w:t>____ de ________________________________________________.</w:t>
      </w:r>
    </w:p>
    <w:p w14:paraId="7499398E" w14:textId="77777777" w:rsidR="00BA71E5" w:rsidRPr="00183E62" w:rsidRDefault="00BA71E5" w:rsidP="00BA71E5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3541E9FB" w14:textId="77777777" w:rsidR="00BA71E5" w:rsidRDefault="00BA71E5" w:rsidP="00BA71E5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Les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escribo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para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comunicarles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que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desde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comienzo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de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hasta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hoy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 xml:space="preserve">el/la alumno/a </w:t>
      </w:r>
      <w:r w:rsidRPr="00183E62">
        <w:rPr>
          <w:rFonts w:ascii="Calibri" w:eastAsia="Calibri" w:hAnsi="Calibri" w:cs="Calibri"/>
          <w:lang w:eastAsia="en-US"/>
        </w:rPr>
        <w:t>ha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acumulado</w:t>
      </w:r>
      <w:r>
        <w:rPr>
          <w:rFonts w:ascii="Calibri" w:eastAsia="Calibri" w:hAnsi="Calibri" w:cs="Calibri"/>
          <w:lang w:eastAsia="en-US"/>
        </w:rPr>
        <w:t xml:space="preserve"> el número indicado de </w:t>
      </w:r>
      <w:r w:rsidRPr="00183E62">
        <w:rPr>
          <w:rFonts w:ascii="Calibri" w:eastAsia="Calibri" w:hAnsi="Calibri" w:cs="Calibri"/>
          <w:lang w:eastAsia="en-US"/>
        </w:rPr>
        <w:t>faltas de asistencia</w:t>
      </w:r>
      <w:r>
        <w:rPr>
          <w:rFonts w:ascii="Calibri" w:eastAsia="Calibri" w:hAnsi="Calibri" w:cs="Calibri"/>
          <w:lang w:eastAsia="en-US"/>
        </w:rPr>
        <w:t xml:space="preserve"> indicado en los siguientes módulos:</w:t>
      </w:r>
    </w:p>
    <w:p w14:paraId="3CBA2384" w14:textId="77777777" w:rsidR="00BA71E5" w:rsidRDefault="00BA71E5" w:rsidP="00BA71E5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 xml:space="preserve"> </w:t>
      </w:r>
    </w:p>
    <w:p w14:paraId="4BF156EB" w14:textId="77777777" w:rsidR="00BA71E5" w:rsidRDefault="00BA71E5" w:rsidP="00BA71E5">
      <w:pPr>
        <w:widowControl w:val="0"/>
        <w:autoSpaceDE w:val="0"/>
        <w:autoSpaceDN w:val="0"/>
        <w:spacing w:line="360" w:lineRule="auto"/>
        <w:ind w:left="284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Módulo: _____________________________________________</w:t>
      </w:r>
      <w:proofErr w:type="gramStart"/>
      <w:r>
        <w:rPr>
          <w:rFonts w:ascii="Calibri" w:eastAsia="Calibri" w:hAnsi="Calibri" w:cs="Calibri"/>
          <w:lang w:eastAsia="en-US"/>
        </w:rPr>
        <w:t xml:space="preserve">_  </w:t>
      </w:r>
      <w:proofErr w:type="spellStart"/>
      <w:r>
        <w:rPr>
          <w:rFonts w:ascii="Calibri" w:eastAsia="Calibri" w:hAnsi="Calibri" w:cs="Calibri"/>
          <w:lang w:eastAsia="en-US"/>
        </w:rPr>
        <w:t>nº</w:t>
      </w:r>
      <w:proofErr w:type="spellEnd"/>
      <w:proofErr w:type="gramEnd"/>
      <w:r>
        <w:rPr>
          <w:rFonts w:ascii="Calibri" w:eastAsia="Calibri" w:hAnsi="Calibri" w:cs="Calibri"/>
          <w:lang w:eastAsia="en-US"/>
        </w:rPr>
        <w:t xml:space="preserve"> de faltas _______</w:t>
      </w:r>
    </w:p>
    <w:p w14:paraId="04A058A8" w14:textId="77777777" w:rsidR="00BA71E5" w:rsidRDefault="00BA71E5" w:rsidP="00BA71E5">
      <w:pPr>
        <w:widowControl w:val="0"/>
        <w:autoSpaceDE w:val="0"/>
        <w:autoSpaceDN w:val="0"/>
        <w:spacing w:line="360" w:lineRule="auto"/>
        <w:ind w:left="284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Módulo: _____________________________________________</w:t>
      </w:r>
      <w:proofErr w:type="gramStart"/>
      <w:r>
        <w:rPr>
          <w:rFonts w:ascii="Calibri" w:eastAsia="Calibri" w:hAnsi="Calibri" w:cs="Calibri"/>
          <w:lang w:eastAsia="en-US"/>
        </w:rPr>
        <w:t xml:space="preserve">_  </w:t>
      </w:r>
      <w:proofErr w:type="spellStart"/>
      <w:r>
        <w:rPr>
          <w:rFonts w:ascii="Calibri" w:eastAsia="Calibri" w:hAnsi="Calibri" w:cs="Calibri"/>
          <w:lang w:eastAsia="en-US"/>
        </w:rPr>
        <w:t>nº</w:t>
      </w:r>
      <w:proofErr w:type="spellEnd"/>
      <w:proofErr w:type="gramEnd"/>
      <w:r>
        <w:rPr>
          <w:rFonts w:ascii="Calibri" w:eastAsia="Calibri" w:hAnsi="Calibri" w:cs="Calibri"/>
          <w:lang w:eastAsia="en-US"/>
        </w:rPr>
        <w:t xml:space="preserve"> de faltas _______</w:t>
      </w:r>
    </w:p>
    <w:p w14:paraId="1675CBFF" w14:textId="77777777" w:rsidR="00BA71E5" w:rsidRDefault="00BA71E5" w:rsidP="00BA71E5">
      <w:pPr>
        <w:widowControl w:val="0"/>
        <w:autoSpaceDE w:val="0"/>
        <w:autoSpaceDN w:val="0"/>
        <w:spacing w:line="360" w:lineRule="auto"/>
        <w:ind w:left="284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Módulo: _____________________________________________</w:t>
      </w:r>
      <w:proofErr w:type="gramStart"/>
      <w:r>
        <w:rPr>
          <w:rFonts w:ascii="Calibri" w:eastAsia="Calibri" w:hAnsi="Calibri" w:cs="Calibri"/>
          <w:lang w:eastAsia="en-US"/>
        </w:rPr>
        <w:t xml:space="preserve">_  </w:t>
      </w:r>
      <w:proofErr w:type="spellStart"/>
      <w:r>
        <w:rPr>
          <w:rFonts w:ascii="Calibri" w:eastAsia="Calibri" w:hAnsi="Calibri" w:cs="Calibri"/>
          <w:lang w:eastAsia="en-US"/>
        </w:rPr>
        <w:t>nº</w:t>
      </w:r>
      <w:proofErr w:type="spellEnd"/>
      <w:proofErr w:type="gramEnd"/>
      <w:r>
        <w:rPr>
          <w:rFonts w:ascii="Calibri" w:eastAsia="Calibri" w:hAnsi="Calibri" w:cs="Calibri"/>
          <w:lang w:eastAsia="en-US"/>
        </w:rPr>
        <w:t xml:space="preserve"> de faltas _______</w:t>
      </w:r>
    </w:p>
    <w:p w14:paraId="401FBA7F" w14:textId="77777777" w:rsidR="00BA71E5" w:rsidRDefault="00BA71E5" w:rsidP="00BA71E5">
      <w:pPr>
        <w:widowControl w:val="0"/>
        <w:autoSpaceDE w:val="0"/>
        <w:autoSpaceDN w:val="0"/>
        <w:spacing w:line="360" w:lineRule="auto"/>
        <w:ind w:left="284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>Módulo: _____________________________________________</w:t>
      </w:r>
      <w:proofErr w:type="gramStart"/>
      <w:r>
        <w:rPr>
          <w:rFonts w:ascii="Calibri" w:eastAsia="Calibri" w:hAnsi="Calibri" w:cs="Calibri"/>
          <w:lang w:eastAsia="en-US"/>
        </w:rPr>
        <w:t xml:space="preserve">_  </w:t>
      </w:r>
      <w:proofErr w:type="spellStart"/>
      <w:r>
        <w:rPr>
          <w:rFonts w:ascii="Calibri" w:eastAsia="Calibri" w:hAnsi="Calibri" w:cs="Calibri"/>
          <w:lang w:eastAsia="en-US"/>
        </w:rPr>
        <w:t>nº</w:t>
      </w:r>
      <w:proofErr w:type="spellEnd"/>
      <w:proofErr w:type="gramEnd"/>
      <w:r>
        <w:rPr>
          <w:rFonts w:ascii="Calibri" w:eastAsia="Calibri" w:hAnsi="Calibri" w:cs="Calibri"/>
          <w:lang w:eastAsia="en-US"/>
        </w:rPr>
        <w:t xml:space="preserve"> de faltas _______</w:t>
      </w:r>
    </w:p>
    <w:p w14:paraId="1C427135" w14:textId="77777777" w:rsidR="00BA71E5" w:rsidRPr="00183E62" w:rsidRDefault="00BA71E5" w:rsidP="00BA71E5">
      <w:pPr>
        <w:widowControl w:val="0"/>
        <w:autoSpaceDE w:val="0"/>
        <w:autoSpaceDN w:val="0"/>
        <w:spacing w:before="12" w:line="276" w:lineRule="auto"/>
        <w:ind w:firstLine="567"/>
        <w:jc w:val="both"/>
        <w:rPr>
          <w:rFonts w:ascii="Calibri" w:eastAsia="Calibri" w:hAnsi="Calibri" w:cs="Calibri"/>
          <w:sz w:val="23"/>
          <w:lang w:eastAsia="en-US"/>
        </w:rPr>
      </w:pPr>
    </w:p>
    <w:p w14:paraId="3BFDB447" w14:textId="77777777" w:rsidR="00BA71E5" w:rsidRPr="009E124F" w:rsidRDefault="00BA71E5" w:rsidP="00BA71E5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szCs w:val="22"/>
          <w:lang w:eastAsia="en-US"/>
        </w:rPr>
        <w:t xml:space="preserve">Por tanto, de acuerdo con la Orden 893/2022, las </w:t>
      </w:r>
      <w:r>
        <w:rPr>
          <w:rFonts w:ascii="Calibri" w:eastAsia="Calibri" w:hAnsi="Calibri" w:cs="Calibri"/>
          <w:szCs w:val="22"/>
          <w:lang w:eastAsia="en-US"/>
        </w:rPr>
        <w:t>n</w:t>
      </w:r>
      <w:r w:rsidRPr="009E124F">
        <w:rPr>
          <w:rFonts w:ascii="Calibri" w:eastAsia="Calibri" w:hAnsi="Calibri" w:cs="Calibri"/>
          <w:szCs w:val="22"/>
          <w:lang w:eastAsia="en-US"/>
        </w:rPr>
        <w:t xml:space="preserve">ormas de organización y funcionamiento del centro y las programaciones didácticas, les informo </w:t>
      </w:r>
      <w:r w:rsidRPr="003A38AC">
        <w:rPr>
          <w:rFonts w:ascii="Calibri" w:eastAsia="Calibri" w:hAnsi="Calibri" w:cs="Calibri"/>
          <w:szCs w:val="22"/>
          <w:lang w:eastAsia="en-US"/>
        </w:rPr>
        <w:t xml:space="preserve">que </w:t>
      </w:r>
      <w:r>
        <w:rPr>
          <w:rFonts w:ascii="Calibri" w:eastAsia="Calibri" w:hAnsi="Calibri" w:cs="Calibri"/>
          <w:szCs w:val="22"/>
          <w:lang w:eastAsia="en-US"/>
        </w:rPr>
        <w:t>el/</w:t>
      </w:r>
      <w:r w:rsidRPr="003A38AC">
        <w:rPr>
          <w:rFonts w:ascii="Calibri" w:eastAsia="Calibri" w:hAnsi="Calibri" w:cs="Calibri"/>
          <w:szCs w:val="22"/>
          <w:lang w:eastAsia="en-US"/>
        </w:rPr>
        <w:t>la alumn</w:t>
      </w:r>
      <w:r>
        <w:rPr>
          <w:rFonts w:ascii="Calibri" w:eastAsia="Calibri" w:hAnsi="Calibri" w:cs="Calibri"/>
          <w:szCs w:val="22"/>
          <w:lang w:eastAsia="en-US"/>
        </w:rPr>
        <w:t>o/a</w:t>
      </w:r>
      <w:r w:rsidRPr="003A38AC">
        <w:rPr>
          <w:rFonts w:ascii="Calibri" w:eastAsia="Calibri" w:hAnsi="Calibri" w:cs="Calibri"/>
          <w:szCs w:val="22"/>
          <w:lang w:eastAsia="en-US"/>
        </w:rPr>
        <w:t xml:space="preserve"> </w:t>
      </w:r>
      <w:r w:rsidRPr="004B42FA">
        <w:rPr>
          <w:rFonts w:ascii="Calibri" w:eastAsia="Calibri" w:hAnsi="Calibri" w:cs="Calibri"/>
          <w:b/>
          <w:bCs/>
          <w:szCs w:val="22"/>
          <w:lang w:eastAsia="en-US"/>
        </w:rPr>
        <w:t>ha alcanzado el 50 % de las faltas de asistencia</w:t>
      </w:r>
      <w:r>
        <w:rPr>
          <w:rFonts w:ascii="Calibri" w:eastAsia="Calibri" w:hAnsi="Calibri" w:cs="Calibri"/>
          <w:szCs w:val="22"/>
          <w:lang w:eastAsia="en-US"/>
        </w:rPr>
        <w:t xml:space="preserve"> en los módulos indicados que conducen a la </w:t>
      </w:r>
      <w:r w:rsidRPr="00EE7D0C">
        <w:rPr>
          <w:rFonts w:ascii="Calibri" w:eastAsia="Calibri" w:hAnsi="Calibri" w:cs="Calibri"/>
          <w:b/>
          <w:bCs/>
          <w:szCs w:val="22"/>
          <w:lang w:eastAsia="en-US"/>
        </w:rPr>
        <w:t>pérdida del derecho a la evaluación continua</w:t>
      </w:r>
      <w:r>
        <w:rPr>
          <w:rFonts w:ascii="Calibri" w:eastAsia="Calibri" w:hAnsi="Calibri" w:cs="Calibri"/>
          <w:szCs w:val="22"/>
          <w:lang w:eastAsia="en-US"/>
        </w:rPr>
        <w:t xml:space="preserve"> en cada uno de ellos</w:t>
      </w:r>
      <w:r w:rsidRPr="004B42FA">
        <w:rPr>
          <w:rFonts w:ascii="Calibri" w:eastAsia="Calibri" w:hAnsi="Calibri" w:cs="Calibri"/>
          <w:szCs w:val="22"/>
          <w:lang w:eastAsia="en-US"/>
        </w:rPr>
        <w:t xml:space="preserve"> (</w:t>
      </w:r>
      <w:r w:rsidRPr="009E124F">
        <w:rPr>
          <w:rFonts w:ascii="Calibri" w:eastAsia="Calibri" w:hAnsi="Calibri" w:cs="Calibri"/>
          <w:szCs w:val="22"/>
          <w:lang w:eastAsia="en-US"/>
        </w:rPr>
        <w:t>art.43)</w:t>
      </w:r>
      <w:r>
        <w:rPr>
          <w:rFonts w:ascii="Calibri" w:eastAsia="Calibri" w:hAnsi="Calibri" w:cs="Calibri"/>
          <w:szCs w:val="22"/>
          <w:lang w:eastAsia="en-US"/>
        </w:rPr>
        <w:t>.</w:t>
      </w:r>
    </w:p>
    <w:p w14:paraId="0EF9E036" w14:textId="77777777" w:rsidR="00BA71E5" w:rsidRDefault="00BA71E5" w:rsidP="00BA71E5">
      <w:pPr>
        <w:widowControl w:val="0"/>
        <w:tabs>
          <w:tab w:val="left" w:pos="7215"/>
        </w:tabs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231B37FC" w14:textId="77777777" w:rsidR="00BA71E5" w:rsidRPr="009E124F" w:rsidRDefault="00BA71E5" w:rsidP="00BA71E5">
      <w:pPr>
        <w:widowControl w:val="0"/>
        <w:autoSpaceDE w:val="0"/>
        <w:autoSpaceDN w:val="0"/>
        <w:spacing w:before="1"/>
        <w:jc w:val="center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Tutor/a</w:t>
      </w:r>
    </w:p>
    <w:p w14:paraId="663F7325" w14:textId="77777777" w:rsidR="00BA71E5" w:rsidRDefault="00BA71E5" w:rsidP="00BA71E5">
      <w:pPr>
        <w:widowControl w:val="0"/>
        <w:autoSpaceDE w:val="0"/>
        <w:autoSpaceDN w:val="0"/>
        <w:ind w:right="-1"/>
        <w:jc w:val="center"/>
        <w:rPr>
          <w:rFonts w:ascii="Calibri" w:eastAsia="Calibri" w:hAnsi="Calibri" w:cs="Calibri"/>
          <w:lang w:eastAsia="en-US"/>
        </w:rPr>
      </w:pPr>
    </w:p>
    <w:p w14:paraId="2B313FEA" w14:textId="77777777" w:rsidR="00BA71E5" w:rsidRDefault="00BA71E5" w:rsidP="00BA71E5">
      <w:pPr>
        <w:widowControl w:val="0"/>
        <w:autoSpaceDE w:val="0"/>
        <w:autoSpaceDN w:val="0"/>
        <w:ind w:right="-1"/>
        <w:jc w:val="center"/>
        <w:rPr>
          <w:rFonts w:ascii="Calibri" w:eastAsia="Calibri" w:hAnsi="Calibri" w:cs="Calibri"/>
          <w:lang w:eastAsia="en-US"/>
        </w:rPr>
      </w:pPr>
    </w:p>
    <w:p w14:paraId="1B6DB5F3" w14:textId="77777777" w:rsidR="00BA71E5" w:rsidRDefault="00BA71E5" w:rsidP="00BA71E5">
      <w:pPr>
        <w:widowControl w:val="0"/>
        <w:autoSpaceDE w:val="0"/>
        <w:autoSpaceDN w:val="0"/>
        <w:ind w:right="-1"/>
        <w:jc w:val="center"/>
        <w:rPr>
          <w:rFonts w:ascii="Calibri" w:eastAsia="Calibri" w:hAnsi="Calibri" w:cs="Calibri"/>
          <w:lang w:eastAsia="en-US"/>
        </w:rPr>
      </w:pPr>
      <w:r w:rsidRPr="009E124F">
        <w:rPr>
          <w:rFonts w:ascii="Calibri" w:eastAsia="Calibri" w:hAnsi="Calibri" w:cs="Calibri"/>
          <w:lang w:eastAsia="en-US"/>
        </w:rPr>
        <w:t>Fdo.</w:t>
      </w:r>
      <w:r>
        <w:rPr>
          <w:rFonts w:ascii="Calibri" w:eastAsia="Calibri" w:hAnsi="Calibri" w:cs="Calibri"/>
          <w:lang w:eastAsia="en-US"/>
        </w:rPr>
        <w:t>: ___________________________</w:t>
      </w:r>
    </w:p>
    <w:p w14:paraId="5AE9D8C2" w14:textId="77777777" w:rsidR="00BA71E5" w:rsidRDefault="00BA71E5" w:rsidP="00BA71E5">
      <w:pPr>
        <w:widowControl w:val="0"/>
        <w:autoSpaceDE w:val="0"/>
        <w:autoSpaceDN w:val="0"/>
        <w:ind w:right="-1"/>
        <w:rPr>
          <w:rFonts w:ascii="Calibri" w:eastAsia="Calibri" w:hAnsi="Calibri" w:cs="Calibri"/>
          <w:lang w:eastAsia="en-US"/>
        </w:rPr>
      </w:pPr>
    </w:p>
    <w:tbl>
      <w:tblPr>
        <w:tblStyle w:val="Tablaconcuadrcula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BA71E5" w14:paraId="1EED9F05" w14:textId="77777777" w:rsidTr="00901CF7">
        <w:trPr>
          <w:trHeight w:val="1474"/>
        </w:trPr>
        <w:tc>
          <w:tcPr>
            <w:tcW w:w="4743" w:type="dxa"/>
          </w:tcPr>
          <w:p w14:paraId="582D6E21" w14:textId="77777777" w:rsidR="00BA71E5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Módulo:</w:t>
            </w:r>
          </w:p>
          <w:p w14:paraId="61E6D827" w14:textId="77777777" w:rsidR="00BA71E5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6FFF4D25" w14:textId="77777777" w:rsidR="00BA71E5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303F83BF" w14:textId="77777777" w:rsidR="00BA71E5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0FAE013E" w14:textId="77777777" w:rsidR="00BA71E5" w:rsidRPr="00247F4E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Fdo. Prof.:</w:t>
            </w:r>
          </w:p>
        </w:tc>
        <w:tc>
          <w:tcPr>
            <w:tcW w:w="4744" w:type="dxa"/>
          </w:tcPr>
          <w:p w14:paraId="21726C9C" w14:textId="77777777" w:rsidR="00BA71E5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Módulo:</w:t>
            </w:r>
          </w:p>
          <w:p w14:paraId="3DBD6248" w14:textId="77777777" w:rsidR="00BA71E5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2570342E" w14:textId="77777777" w:rsidR="00BA71E5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5C8EA240" w14:textId="77777777" w:rsidR="00BA71E5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66F34D69" w14:textId="77777777" w:rsidR="00BA71E5" w:rsidRPr="00247F4E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Fdo. Prof.:</w:t>
            </w:r>
          </w:p>
        </w:tc>
      </w:tr>
      <w:tr w:rsidR="00BA71E5" w14:paraId="7867EEBA" w14:textId="77777777" w:rsidTr="00901CF7">
        <w:trPr>
          <w:trHeight w:val="1474"/>
        </w:trPr>
        <w:tc>
          <w:tcPr>
            <w:tcW w:w="4743" w:type="dxa"/>
          </w:tcPr>
          <w:p w14:paraId="1CFA4F8C" w14:textId="77777777" w:rsidR="00BA71E5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Módulo:</w:t>
            </w:r>
          </w:p>
          <w:p w14:paraId="49CA6156" w14:textId="77777777" w:rsidR="00BA71E5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7404F1E9" w14:textId="77777777" w:rsidR="00BA71E5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7CC17765" w14:textId="77777777" w:rsidR="00BA71E5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250E525B" w14:textId="77777777" w:rsidR="00BA71E5" w:rsidRPr="00247F4E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Fdo. Prof.:</w:t>
            </w:r>
          </w:p>
        </w:tc>
        <w:tc>
          <w:tcPr>
            <w:tcW w:w="4744" w:type="dxa"/>
          </w:tcPr>
          <w:p w14:paraId="317A3FDB" w14:textId="77777777" w:rsidR="00BA71E5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Módulo:</w:t>
            </w:r>
          </w:p>
          <w:p w14:paraId="39F08362" w14:textId="77777777" w:rsidR="00BA71E5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5AED23BC" w14:textId="77777777" w:rsidR="00BA71E5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5680DB08" w14:textId="77777777" w:rsidR="00BA71E5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</w:p>
          <w:p w14:paraId="285FA5CA" w14:textId="77777777" w:rsidR="00BA71E5" w:rsidRPr="00247F4E" w:rsidRDefault="00BA71E5" w:rsidP="00901CF7">
            <w:pPr>
              <w:widowControl w:val="0"/>
              <w:autoSpaceDE w:val="0"/>
              <w:autoSpaceDN w:val="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Fdo. Prof.:</w:t>
            </w:r>
          </w:p>
        </w:tc>
      </w:tr>
    </w:tbl>
    <w:p w14:paraId="70981C90" w14:textId="77777777" w:rsidR="003453B7" w:rsidRPr="00BA71E5" w:rsidRDefault="003453B7" w:rsidP="00BA71E5"/>
    <w:sectPr w:rsidR="003453B7" w:rsidRPr="00BA71E5" w:rsidSect="003453B7">
      <w:headerReference w:type="default" r:id="rId8"/>
      <w:footerReference w:type="default" r:id="rId9"/>
      <w:type w:val="continuous"/>
      <w:pgSz w:w="11906" w:h="16838" w:code="9"/>
      <w:pgMar w:top="2410" w:right="1418" w:bottom="851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58157" w14:textId="77777777" w:rsidR="00B6739E" w:rsidRDefault="00B6739E">
      <w:r>
        <w:separator/>
      </w:r>
    </w:p>
  </w:endnote>
  <w:endnote w:type="continuationSeparator" w:id="0">
    <w:p w14:paraId="3D4066B7" w14:textId="77777777" w:rsidR="00B6739E" w:rsidRDefault="00B67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3BFF4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3C37B102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11835" w14:textId="77777777" w:rsidR="00B6739E" w:rsidRDefault="00B6739E">
      <w:r>
        <w:separator/>
      </w:r>
    </w:p>
  </w:footnote>
  <w:footnote w:type="continuationSeparator" w:id="0">
    <w:p w14:paraId="308A0799" w14:textId="77777777" w:rsidR="00B6739E" w:rsidRDefault="00B67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07B63967" w14:textId="77777777" w:rsidTr="00042AE4">
      <w:trPr>
        <w:trHeight w:val="1247"/>
        <w:jc w:val="center"/>
      </w:trPr>
      <w:tc>
        <w:tcPr>
          <w:tcW w:w="3293" w:type="dxa"/>
          <w:vAlign w:val="center"/>
        </w:tcPr>
        <w:p w14:paraId="5B9ED920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56E649F3" wp14:editId="5BAFDCE5">
                <wp:extent cx="1774413" cy="618490"/>
                <wp:effectExtent l="0" t="0" r="0" b="0"/>
                <wp:docPr id="345921134" name="Imagen 345921134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77FC7524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4BA336F" wp14:editId="7653CE90">
                <wp:extent cx="657225" cy="781050"/>
                <wp:effectExtent l="0" t="0" r="0" b="0"/>
                <wp:docPr id="1196489379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2B26E216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08284EB8" wp14:editId="0D60AB9C">
                <wp:extent cx="1490662" cy="390445"/>
                <wp:effectExtent l="0" t="0" r="0" b="0"/>
                <wp:docPr id="868507815" name="Imagen 8685078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0DBC3126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50A42D14" wp14:editId="456234F4">
                <wp:extent cx="1133475" cy="306070"/>
                <wp:effectExtent l="0" t="0" r="9525" b="0"/>
                <wp:docPr id="993562118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4C4D98A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3EDA7B05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 xml:space="preserve">DEA </w:t>
    </w:r>
    <w:proofErr w:type="spellStart"/>
    <w:r w:rsidR="00CE01A8" w:rsidRPr="00836416">
      <w:rPr>
        <w:snapToGrid w:val="0"/>
        <w:sz w:val="16"/>
        <w:szCs w:val="16"/>
      </w:rPr>
      <w:t>Nº</w:t>
    </w:r>
    <w:proofErr w:type="spellEnd"/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 xml:space="preserve">VIOLETA </w:t>
    </w:r>
    <w:proofErr w:type="spellStart"/>
    <w:r w:rsidR="00CE01A8">
      <w:rPr>
        <w:snapToGrid w:val="0"/>
        <w:sz w:val="16"/>
        <w:szCs w:val="16"/>
      </w:rPr>
      <w:t>Nº</w:t>
    </w:r>
    <w:proofErr w:type="spellEnd"/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5EAE3A45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5CFE3F88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3B7"/>
    <w:rsid w:val="00000632"/>
    <w:rsid w:val="000016C1"/>
    <w:rsid w:val="00015574"/>
    <w:rsid w:val="00021320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7BB0"/>
    <w:rsid w:val="000D5AC6"/>
    <w:rsid w:val="000F43CC"/>
    <w:rsid w:val="00103348"/>
    <w:rsid w:val="00106FF2"/>
    <w:rsid w:val="00111608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453B7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D5219"/>
    <w:rsid w:val="003E0DEF"/>
    <w:rsid w:val="003F6469"/>
    <w:rsid w:val="00403AE6"/>
    <w:rsid w:val="004265E8"/>
    <w:rsid w:val="004405F1"/>
    <w:rsid w:val="0044321B"/>
    <w:rsid w:val="0044577F"/>
    <w:rsid w:val="00466A97"/>
    <w:rsid w:val="0047193C"/>
    <w:rsid w:val="00492C50"/>
    <w:rsid w:val="004A1D0A"/>
    <w:rsid w:val="004A2725"/>
    <w:rsid w:val="004A5E8A"/>
    <w:rsid w:val="004A6C55"/>
    <w:rsid w:val="004C0C30"/>
    <w:rsid w:val="004D548F"/>
    <w:rsid w:val="004F4906"/>
    <w:rsid w:val="005056E3"/>
    <w:rsid w:val="005077B3"/>
    <w:rsid w:val="005128C8"/>
    <w:rsid w:val="00516493"/>
    <w:rsid w:val="00534977"/>
    <w:rsid w:val="00542223"/>
    <w:rsid w:val="00547472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A2C27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723B"/>
    <w:rsid w:val="006A7929"/>
    <w:rsid w:val="006B05F8"/>
    <w:rsid w:val="006C1431"/>
    <w:rsid w:val="006C35D9"/>
    <w:rsid w:val="006D7450"/>
    <w:rsid w:val="006E17EE"/>
    <w:rsid w:val="006E3C1C"/>
    <w:rsid w:val="00710451"/>
    <w:rsid w:val="00735290"/>
    <w:rsid w:val="00735D53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522D0"/>
    <w:rsid w:val="00853425"/>
    <w:rsid w:val="00857B1C"/>
    <w:rsid w:val="0087299F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C90"/>
    <w:rsid w:val="00A33B09"/>
    <w:rsid w:val="00A33DA9"/>
    <w:rsid w:val="00A41C84"/>
    <w:rsid w:val="00A44FE9"/>
    <w:rsid w:val="00A83131"/>
    <w:rsid w:val="00A92161"/>
    <w:rsid w:val="00A9523B"/>
    <w:rsid w:val="00A964C8"/>
    <w:rsid w:val="00A9758D"/>
    <w:rsid w:val="00A97817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6739E"/>
    <w:rsid w:val="00B736C1"/>
    <w:rsid w:val="00B73838"/>
    <w:rsid w:val="00B75F20"/>
    <w:rsid w:val="00B77152"/>
    <w:rsid w:val="00B852A6"/>
    <w:rsid w:val="00BA540C"/>
    <w:rsid w:val="00BA71E5"/>
    <w:rsid w:val="00BD59B0"/>
    <w:rsid w:val="00BD5D9D"/>
    <w:rsid w:val="00BD7950"/>
    <w:rsid w:val="00BE279F"/>
    <w:rsid w:val="00BE683E"/>
    <w:rsid w:val="00BF4D3E"/>
    <w:rsid w:val="00C033BD"/>
    <w:rsid w:val="00C16B48"/>
    <w:rsid w:val="00C232A9"/>
    <w:rsid w:val="00C26656"/>
    <w:rsid w:val="00C335EC"/>
    <w:rsid w:val="00C46795"/>
    <w:rsid w:val="00C961B7"/>
    <w:rsid w:val="00CB0CDC"/>
    <w:rsid w:val="00CB596E"/>
    <w:rsid w:val="00CD0D24"/>
    <w:rsid w:val="00CD50CB"/>
    <w:rsid w:val="00CE01A8"/>
    <w:rsid w:val="00CE57DE"/>
    <w:rsid w:val="00CF3161"/>
    <w:rsid w:val="00D0405E"/>
    <w:rsid w:val="00D1117C"/>
    <w:rsid w:val="00D1118D"/>
    <w:rsid w:val="00D42799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37F4"/>
    <w:rsid w:val="00DC6364"/>
    <w:rsid w:val="00DC7962"/>
    <w:rsid w:val="00DD6843"/>
    <w:rsid w:val="00DE0673"/>
    <w:rsid w:val="00DF0337"/>
    <w:rsid w:val="00E16209"/>
    <w:rsid w:val="00E16AD6"/>
    <w:rsid w:val="00E329E8"/>
    <w:rsid w:val="00E6155C"/>
    <w:rsid w:val="00E71019"/>
    <w:rsid w:val="00E825E8"/>
    <w:rsid w:val="00E86439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5432"/>
    <w:rsid w:val="00F24C5A"/>
    <w:rsid w:val="00F25809"/>
    <w:rsid w:val="00F2625D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B27C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48AEC"/>
  <w15:chartTrackingRefBased/>
  <w15:docId w15:val="{F8D17C65-B7DB-4904-81A0-2A25A65B8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1E5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1</TotalTime>
  <Pages>1</Pages>
  <Words>206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1341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Rafael Blat</cp:lastModifiedBy>
  <cp:revision>2</cp:revision>
  <cp:lastPrinted>2024-06-05T09:13:00Z</cp:lastPrinted>
  <dcterms:created xsi:type="dcterms:W3CDTF">2025-06-25T19:02:00Z</dcterms:created>
  <dcterms:modified xsi:type="dcterms:W3CDTF">2025-06-25T19:02:00Z</dcterms:modified>
</cp:coreProperties>
</file>